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46ba864" w14:textId="46ba86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3F7F6B">
        <w:t>17</w:t>
      </w:r>
      <w:r>
        <w:t>. St-</w:t>
      </w:r>
      <w:r w:rsidR="003F7F6B">
        <w:t>717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3F7F6B">
        <w:t>17</w:t>
      </w:r>
      <w:r>
        <w:t>. St-</w:t>
      </w:r>
      <w:r w:rsidR="003F7F6B">
        <w:t>717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3F7F6B" w:rsidRDefault="003F7F6B">
      <w:pPr>
        <w:ind w:left="708"/>
      </w:pPr>
      <w:r>
        <w:t xml:space="preserve">PRELINJO E.D.T. jednostavno društvo s ograničenom odgovornošću za ugostiteljstvo </w:t>
      </w:r>
      <w:r>
        <w:t>i usluge, Zagreb, Petrova ulica 29, OIB: 57073905987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3F7F6B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F7F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7F6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7F6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7F6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7F6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F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2020.</izvorni_sadrzaj>
    <derivirana_varijabla naziv="DomainObject.Predmet.DatumIzradeOptuznogAkta_1">3. ožujka 2020.</derivirana_varijabla>
  </DomainObject.Predmet.DatumIzradeOptuznogAkta>
  <DomainObject.Predmet.DatumIzradeOptuznogAktaFormated>
    <izvorni_sadrzaj>3.3.2020.</izvorni_sadrzaj>
    <derivirana_varijabla naziv="DomainObject.Predmet.DatumIzradeOptuznogAktaFormated_1">3.3.2020.</derivirana_varijabla>
  </DomainObject.Predmet.DatumIzradeOptuznogAktaFormated>
  <DomainObject.Predmet.DatumOsnivanja>
    <izvorni_sadrzaj>4. ožujka 2020.</izvorni_sadrzaj>
    <derivirana_varijabla naziv="DomainObject.Predmet.DatumOsnivanja_1">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2020.</izvorni_sadrzaj>
    <derivirana_varijabla naziv="DomainObject.Predmet.DatumPrimitkaOptuznogAkta_1">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St-717/2020</izvorni_sadrzaj>
    <derivirana_varijabla naziv="DomainObject.Predmet.OznakaBroj_1">St-717/2020</derivirana_varijabla>
  </DomainObject.Predmet.OznakaBroj>
  <DomainObject.Predmet.OznakaBrojOptuznogAkta>
    <izvorni_sadrzaj>04-06-20-1234</izvorni_sadrzaj>
    <derivirana_varijabla naziv="DomainObject.Predmet.OznakaBrojOptuznogAkta_1">04-06-20-1234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PRELINJO E.D.T. jednostavno društvo s ograničenom odgovornošću za ugostiteljstvo i usluge</izvorni_sadrzaj>
    <derivirana_varijabla naziv="DomainObject.Predmet.ProtustrankaFormated_1">  PRELINJO E.D.T. jednostavno društvo s ograničenom odgovornošću za ugostiteljstvo i usluge</derivirana_varijabla>
  </DomainObject.Predmet.ProtustrankaFormated>
  <DomainObject.Predmet.ProtustrankaFormatedOIB>
    <izvorni_sadrzaj>  PRELINJO E.D.T. jednostavno društvo s ograničenom odgovornošću za ugostiteljstvo i usluge, OIB 57073905987</izvorni_sadrzaj>
    <derivirana_varijabla naziv="DomainObject.Predmet.ProtustrankaFormatedOIB_1">  PRELINJO E.D.T. jednostavno društvo s ograničenom odgovornošću za ugostiteljstvo i usluge, OIB 57073905987</derivirana_varijabla>
  </DomainObject.Predmet.ProtustrankaFormatedOIB>
  <DomainObject.Predmet.ProtustrankaFormatedWithAdress>
    <izvorni_sadrzaj> PRELINJO E.D.T. jednostavno društvo s ograničenom odgovornošću za ugostiteljstvo i usluge, Petrova ulica 29, 10000 Zagreb</izvorni_sadrzaj>
    <derivirana_varijabla naziv="DomainObject.Predmet.ProtustrankaFormatedWithAdress_1"> PRELINJO E.D.T. jednostavno društvo s ograničenom odgovornošću za ugostiteljstvo i usluge, Petrova ulica 29, 10000 Zagreb</derivirana_varijabla>
  </DomainObject.Predmet.ProtustrankaFormatedWithAdress>
  <DomainObject.Predmet.ProtustrankaFormatedWithAdressOIB>
    <izvorni_sadrzaj> PRELINJO E.D.T. jednostavno društvo s ograničenom odgovornošću za ugostiteljstvo i usluge, OIB 57073905987, Petrova ulica 29, 10000 Zagreb</izvorni_sadrzaj>
    <derivirana_varijabla naziv="DomainObject.Predmet.ProtustrankaFormatedWithAdressOIB_1"> PRELINJO E.D.T. jednostavno društvo s ograničenom odgovornošću za ugostiteljstvo i usluge, OIB 57073905987, Petrova ulica 29, 10000 Zagreb</derivirana_varijabla>
  </DomainObject.Predmet.ProtustrankaFormatedWithAdressOIB>
  <DomainObject.Predmet.ProtustrankaWithAdress>
    <izvorni_sadrzaj>PRELINJO E.D.T. jednostavno društvo s ograničenom odgovornošću za ugostiteljstvo i usluge Petrova ulica 29, 10000 Zagreb</izvorni_sadrzaj>
    <derivirana_varijabla naziv="DomainObject.Predmet.ProtustrankaWithAdress_1">PRELINJO E.D.T. jednostavno društvo s ograničenom odgovornošću za ugostiteljstvo i usluge Petrova ulica 29, 10000 Zagreb</derivirana_varijabla>
  </DomainObject.Predmet.ProtustrankaWithAdress>
  <DomainObject.Predmet.ProtustrankaWithAdressOIB>
    <izvorni_sadrzaj>PRELINJO E.D.T. jednostavno društvo s ograničenom odgovornošću za ugostiteljstvo i usluge, OIB 57073905987, Petrova ulica 29, 10000 Zagreb</izvorni_sadrzaj>
    <derivirana_varijabla naziv="DomainObject.Predmet.ProtustrankaWithAdressOIB_1">PRELINJO E.D.T. jednostavno društvo s ograničenom odgovornošću za ugostiteljstvo i usluge, OIB 57073905987, Petrova ulica 29, 10000 Zagreb</derivirana_varijabla>
  </DomainObject.Predmet.ProtustrankaWithAdressOIB>
  <DomainObject.Predmet.ProtustrankaNazivFormated>
    <izvorni_sadrzaj>PRELINJO E.D.T. jednostavno društvo s ograničenom odgovornošću za ugostiteljstvo i usluge</izvorni_sadrzaj>
    <derivirana_varijabla naziv="DomainObject.Predmet.ProtustrankaNazivFormated_1">PRELINJO E.D.T. jednostavno društvo s ograničenom odgovornošću za ugostiteljstvo i usluge</derivirana_varijabla>
  </DomainObject.Predmet.ProtustrankaNazivFormated>
  <DomainObject.Predmet.ProtustrankaNazivFormatedOIB>
    <izvorni_sadrzaj>PRELINJO E.D.T. jednostavno društvo s ograničenom odgovornošću za ugostiteljstvo i usluge, OIB 57073905987</izvorni_sadrzaj>
    <derivirana_varijabla naziv="DomainObject.Predmet.ProtustrankaNazivFormatedOIB_1">PRELINJO E.D.T. jednostavno društvo s ograničenom odgovornošću za ugostiteljstvo i usluge, OIB 57073905987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PRELINJO E.D.T. jednostavno društvo s ograničenom odgovornošću za ugostiteljstvo i usluge</item>
    </izvorni_sadrzaj>
    <derivirana_varijabla naziv="DomainObject.Predmet.ProtuStrankaListFormated_1">
      <item>PRELINJO E.D.T. jednostavno društvo s ograničenom odgovornošću za ugostiteljstvo i usluge</item>
    </derivirana_varijabla>
  </DomainObject.Predmet.ProtuStrankaListFormated>
  <DomainObject.Predmet.ProtuStrankaListFormatedOIB>
    <izvorni_sadrzaj>
      <item>PRELINJO E.D.T. jednostavno društvo s ograničenom odgovornošću za ugostiteljstvo i usluge, OIB 57073905987</item>
    </izvorni_sadrzaj>
    <derivirana_varijabla naziv="DomainObject.Predmet.ProtuStrankaListFormatedOIB_1">
      <item>PRELINJO E.D.T. jednostavno društvo s ograničenom odgovornošću za ugostiteljstvo i usluge, OIB 57073905987</item>
    </derivirana_varijabla>
  </DomainObject.Predmet.ProtuStrankaListFormatedOIB>
  <DomainObject.Predmet.ProtuStrankaListFormatedWithAdress>
    <izvorni_sadrzaj>
      <item>PRELINJO E.D.T. jednostavno društvo s ograničenom odgovornošću za ugostiteljstvo i usluge, Petrova ulica 29, 10000 Zagreb</item>
    </izvorni_sadrzaj>
    <derivirana_varijabla naziv="DomainObject.Predmet.ProtuStrankaListFormatedWithAdress_1">
      <item>PRELINJO E.D.T. jednostavno društvo s ograničenom odgovornošću za ugostiteljstvo i usluge, Petrova ulica 29, 10000 Zagreb</item>
    </derivirana_varijabla>
  </DomainObject.Predmet.ProtuStrankaListFormatedWithAdress>
  <DomainObject.Predmet.ProtuStrankaListFormatedWithAdressOIB>
    <izvorni_sadrzaj>
      <item>PRELINJO E.D.T. jednostavno društvo s ograničenom odgovornošću za ugostiteljstvo i usluge, OIB 57073905987, Petrova ulica 29, 10000 Zagreb</item>
    </izvorni_sadrzaj>
    <derivirana_varijabla naziv="DomainObject.Predmet.ProtuStrankaListFormatedWithAdressOIB_1">
      <item>PRELINJO E.D.T. jednostavno društvo s ograničenom odgovornošću za ugostiteljstvo i usluge, OIB 57073905987, Petrova ulica 29, 10000 Zagreb</item>
    </derivirana_varijabla>
  </DomainObject.Predmet.ProtuStrankaListFormatedWithAdressOIB>
  <DomainObject.Predmet.ProtuStrankaListNazivFormated>
    <izvorni_sadrzaj>
      <item>PRELINJO E.D.T. jednostavno društvo s ograničenom odgovornošću za ugostiteljstvo i usluge</item>
    </izvorni_sadrzaj>
    <derivirana_varijabla naziv="DomainObject.Predmet.ProtuStrankaListNazivFormated_1">
      <item>PRELINJO E.D.T. jednostavno društvo s ograničenom odgovornošću za ugostiteljstvo i usluge</item>
    </derivirana_varijabla>
  </DomainObject.Predmet.ProtuStrankaListNazivFormated>
  <DomainObject.Predmet.ProtuStrankaListNazivFormatedOIB>
    <izvorni_sadrzaj>
      <item>PRELINJO E.D.T. jednostavno društvo s ograničenom odgovornošću za ugostiteljstvo i usluge, OIB 57073905987</item>
    </izvorni_sadrzaj>
    <derivirana_varijabla naziv="DomainObject.Predmet.ProtuStrankaListNazivFormatedOIB_1">
      <item>PRELINJO E.D.T. jednostavno društvo s ograničenom odgovornošću za ugostiteljstvo i usluge, OIB 57073905987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PRELINJO E.D.T. jednostavno društvo s ograničenom odgovornošću za ugostiteljstvo i usluge</izvorni_sadrzaj>
    <derivirana_varijabla naziv="DomainObject.Predmet.ProtustrankaIDrugi_1">PRELINJO E.D.T. jednostavno društvo s ograničenom odgovornošću za ugostiteljstvo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PRELINJO E.D.T. jednostavno društvo s ograničenom odgovornošću za ugostiteljstvo i usluge, OIB 57073905987, Petrova ulica 29, 10000 Zagreb</izvorni_sadrzaj>
    <derivirana_varijabla naziv="DomainObject.Predmet.ProtustrankaIDrugiAdressOIB_1">PRELINJO E.D.T. jednostavno društvo s ograničenom odgovornošću za ugostiteljstvo i usluge, OIB 57073905987, Petrova ulica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PRELINJO E.D.T. jednostavno društvo s ograničenom odgovornošću za ugostiteljstvo i usluge</item>
      <item>Financijska agencija</item>
    </izvorni_sadrzaj>
    <derivirana_varijabla naziv="DomainObject.Predmet.SudioniciListNaziv_1">
      <item>PRELINJO E.D.T. jednostavno društvo s ograničenom odgovornošću za ugostiteljstvo i usluge</item>
      <item>Financijska agencija</item>
    </derivirana_varijabla>
  </DomainObject.Predmet.SudioniciListNaziv>
  <DomainObject.Predmet.SudioniciListAdressOIB>
    <izvorni_sadrzaj>
      <item>PRELINJO E.D.T. jednostavno društvo s ograničenom odgovornošću za ugostiteljstvo i usluge, OIB 57073905987, Petrova ulica 29,10000 Zagreb</item>
      <item>Financijska agencija, OIB 85821130368, TRG SVIBANJSKIH ŽRTAVA 1995. 1,10000 Zagreb</item>
    </izvorni_sadrzaj>
    <derivirana_varijabla naziv="DomainObject.Predmet.SudioniciListAdressOIB_1">
      <item>PRELINJO E.D.T. jednostavno društvo s ograničenom odgovornošću za ugostiteljstvo i usluge, OIB 57073905987, Petrova ulica 29,10000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57073905987</item>
      <item>, OIB 85821130368</item>
    </izvorni_sadrzaj>
    <derivirana_varijabla naziv="DomainObject.Predmet.SudioniciListNazivOIB_1">
      <item>, OIB 57073905987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2020.</izvorni_sadrzaj>
    <derivirana_varijabla naziv="DomainObject.Predmet.DatumPocetkaProcesa_1">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851</properties:Characters>
  <properties:Lines>46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2020-09-01T09:15:00Z</cp:lastPrinted>
  <dcterms:modified xmlns:xsi="http://www.w3.org/2001/XMLSchema-instance" xsi:type="dcterms:W3CDTF">2020-09-01T09:15:00Z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